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5E4" w:rsidRPr="00AE631E" w:rsidRDefault="00FF75E4" w:rsidP="004116B8">
      <w:pPr>
        <w:pStyle w:val="FilmKilde"/>
        <w:rPr>
          <w:lang w:val="en-US"/>
        </w:rPr>
      </w:pPr>
      <w:bookmarkStart w:id="0" w:name="_GoBack"/>
      <w:bookmarkEnd w:id="0"/>
      <w:r w:rsidRPr="00AE631E">
        <w:rPr>
          <w:lang w:val="en-US"/>
        </w:rPr>
        <w:t>Filmanmeldelse – ”Death of a President”</w:t>
      </w:r>
    </w:p>
    <w:p w:rsidR="00FF75E4" w:rsidRPr="00E977A6" w:rsidRDefault="00FF75E4" w:rsidP="004116B8">
      <w:pPr>
        <w:pStyle w:val="FilmKilde"/>
      </w:pPr>
      <w:r w:rsidRPr="00E977A6">
        <w:t>Kilde: Berlingske Tidende</w:t>
      </w:r>
    </w:p>
    <w:p w:rsidR="00FF75E4" w:rsidRDefault="00FF75E4" w:rsidP="00E977A6"/>
    <w:p w:rsidR="004116B8" w:rsidRPr="00AE631E" w:rsidRDefault="00FF17BE" w:rsidP="00DF4AB7">
      <w:pPr>
        <w:pStyle w:val="Heading1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2" name="Billede 2" descr="Death of a Pres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4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AB7" w:rsidRPr="00AE631E">
        <w:t>Når Bush bliver skudt</w:t>
      </w:r>
    </w:p>
    <w:p w:rsidR="00E977A6" w:rsidRPr="007356FB" w:rsidRDefault="004116B8" w:rsidP="004116B8">
      <w:pPr>
        <w:pStyle w:val="Heading2"/>
        <w:rPr>
          <w:lang w:val="en-GB"/>
        </w:rPr>
      </w:pPr>
      <w:r w:rsidRPr="007356FB">
        <w:rPr>
          <w:lang w:val="en-GB"/>
        </w:rPr>
        <w:t>Film: »Death of a President«</w:t>
      </w:r>
      <w:r w:rsidR="00FF75E4" w:rsidRPr="007356FB">
        <w:rPr>
          <w:lang w:val="en-GB"/>
        </w:rPr>
        <w:br/>
      </w:r>
    </w:p>
    <w:p w:rsidR="00FF75E4" w:rsidRPr="00E977A6" w:rsidRDefault="00FF75E4" w:rsidP="004116B8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FF75E4" w:rsidRPr="00E977A6" w:rsidRDefault="00FF75E4" w:rsidP="00E977A6">
      <w:r w:rsidRPr="00E977A6">
        <w:t xml:space="preserve">George W. Bush bliver skudt. Og dør. </w:t>
      </w:r>
    </w:p>
    <w:p w:rsidR="00FF75E4" w:rsidRPr="00E977A6" w:rsidRDefault="00FF75E4" w:rsidP="00E977A6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FF75E4" w:rsidRPr="00E977A6" w:rsidRDefault="00FF75E4" w:rsidP="00E977A6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19. oktober 2007 har holdt en tale på et hotel i Chicago, bliver han fældet af en snigskytte - hvorefter Gabriel Ranges film detaljeret skildrer jagten på den skyldige, anholdelsen af en mistænkt af syrisk herkomst og med påstået forbindelse til al-Qaeda,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al-Qaeda. </w:t>
      </w:r>
    </w:p>
    <w:p w:rsidR="00FF75E4" w:rsidRPr="00E977A6" w:rsidRDefault="00FF75E4" w:rsidP="00E977A6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FF75E4" w:rsidRPr="00E977A6" w:rsidRDefault="00FF75E4" w:rsidP="00E977A6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FF75E4" w:rsidRPr="00E977A6" w:rsidRDefault="00FF75E4" w:rsidP="00E977A6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FF75E4" w:rsidRPr="00E977A6" w:rsidRDefault="00FF75E4" w:rsidP="00E977A6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«- der vises uden danske undertekster - og tænker, at en begavet kunstner forstår at fange folks fulde opmærksomhed ved at sænke stemmen i stedet for at hæve den.</w:t>
      </w:r>
    </w:p>
    <w:p w:rsidR="00A15A8D" w:rsidRPr="00E977A6" w:rsidRDefault="00A15A8D"/>
    <w:sectPr w:rsidR="00A15A8D" w:rsidRPr="00E977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5E4"/>
    <w:rsid w:val="002626E8"/>
    <w:rsid w:val="004116B8"/>
    <w:rsid w:val="006C0BD7"/>
    <w:rsid w:val="0072307B"/>
    <w:rsid w:val="007356FB"/>
    <w:rsid w:val="007B3A83"/>
    <w:rsid w:val="007D0B4C"/>
    <w:rsid w:val="00A15A8D"/>
    <w:rsid w:val="00AE631E"/>
    <w:rsid w:val="00C36B97"/>
    <w:rsid w:val="00DF4AB7"/>
    <w:rsid w:val="00E977A6"/>
    <w:rsid w:val="00FF17BE"/>
    <w:rsid w:val="00FF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9FAECD-6AAF-4585-91C7-B8B61143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7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977A6"/>
    <w:pPr>
      <w:keepNext/>
      <w:spacing w:before="60" w:after="48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E977A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E977A6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F75E4"/>
    <w:rPr>
      <w:color w:val="003366"/>
      <w:u w:val="single"/>
    </w:rPr>
  </w:style>
  <w:style w:type="paragraph" w:styleId="NormalWeb">
    <w:name w:val="Normal (Web)"/>
    <w:basedOn w:val="Normal"/>
    <w:rsid w:val="00FF75E4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Indledning">
    <w:name w:val="Indledning"/>
    <w:basedOn w:val="Normal"/>
    <w:next w:val="Normal"/>
    <w:rsid w:val="00E977A6"/>
    <w:rPr>
      <w:b/>
    </w:rPr>
  </w:style>
  <w:style w:type="paragraph" w:customStyle="1" w:styleId="FilmKilde">
    <w:name w:val="FilmKilde"/>
    <w:basedOn w:val="Normal"/>
    <w:next w:val="Normal"/>
    <w:rsid w:val="00E977A6"/>
    <w:pPr>
      <w:shd w:val="clear" w:color="auto" w:fill="000000"/>
      <w:spacing w:after="0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36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860753">
              <w:marLeft w:val="0"/>
              <w:marRight w:val="0"/>
              <w:marTop w:val="100"/>
              <w:marBottom w:val="100"/>
              <w:divBdr>
                <w:top w:val="single" w:sz="2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4370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2" w:space="0" w:color="EBEBEB"/>
                    <w:bottom w:val="none" w:sz="0" w:space="0" w:color="auto"/>
                    <w:right w:val="none" w:sz="0" w:space="0" w:color="auto"/>
                  </w:divBdr>
                  <w:divsChild>
                    <w:div w:id="113752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4626">
                          <w:marLeft w:val="84"/>
                          <w:marRight w:val="0"/>
                          <w:marTop w:val="0"/>
                          <w:marBottom w:val="0"/>
                          <w:divBdr>
                            <w:top w:val="single" w:sz="2" w:space="8" w:color="000000"/>
                            <w:left w:val="single" w:sz="2" w:space="8" w:color="000000"/>
                            <w:bottom w:val="single" w:sz="2" w:space="8" w:color="000000"/>
                            <w:right w:val="single" w:sz="2" w:space="8" w:color="000000"/>
                          </w:divBdr>
                          <w:divsChild>
                            <w:div w:id="486552254">
                              <w:marLeft w:val="0"/>
                              <w:marRight w:val="0"/>
                              <w:marTop w:val="84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794840">
                              <w:marLeft w:val="0"/>
                              <w:marRight w:val="0"/>
                              <w:marTop w:val="0"/>
                              <w:marBottom w:val="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9358444">
                              <w:marLeft w:val="0"/>
                              <w:marRight w:val="0"/>
                              <w:marTop w:val="0"/>
                              <w:marBottom w:val="8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64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a.ec.imdb.com/media/imdb/01/I/55/03/41/10m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imdb.com/title/tt0853096/photogallery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c\Application%20Data\Microsoft\Skabeloner\Filmanmeldelse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Filmanmeldelse.dot</Template>
  <TotalTime>1</TotalTime>
  <Pages>2</Pages>
  <Words>432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Filmanmeldelse – ”Death of a President”</vt:lpstr>
    </vt:vector>
  </TitlesOfParts>
  <Company>4D Konsulenterne</Company>
  <LinksUpToDate>false</LinksUpToDate>
  <CharactersWithSpaces>3064</CharactersWithSpaces>
  <SharedDoc>false</SharedDoc>
  <HLinks>
    <vt:vector size="12" baseType="variant">
      <vt:variant>
        <vt:i4>76</vt:i4>
      </vt:variant>
      <vt:variant>
        <vt:i4>-1</vt:i4>
      </vt:variant>
      <vt:variant>
        <vt:i4>1026</vt:i4>
      </vt:variant>
      <vt:variant>
        <vt:i4>4</vt:i4>
      </vt:variant>
      <vt:variant>
        <vt:lpwstr>http://www.imdb.com/title/tt0853096/photogallery</vt:lpwstr>
      </vt:variant>
      <vt:variant>
        <vt:lpwstr/>
      </vt:variant>
      <vt:variant>
        <vt:i4>3801196</vt:i4>
      </vt:variant>
      <vt:variant>
        <vt:i4>-1</vt:i4>
      </vt:variant>
      <vt:variant>
        <vt:i4>1026</vt:i4>
      </vt:variant>
      <vt:variant>
        <vt:i4>1</vt:i4>
      </vt:variant>
      <vt:variant>
        <vt:lpwstr>http://ia.ec.imdb.com/media/imdb/01/I/55/03/41/10m.jpg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Filmanmeldelse – ”Death of a President”</dc:title>
  <dc:subject/>
  <dc:creator>Allan Clausen</dc:creator>
  <cp:keywords/>
  <dc:description/>
  <cp:lastModifiedBy>Allan Clausen</cp:lastModifiedBy>
  <cp:revision>6</cp:revision>
  <dcterms:created xsi:type="dcterms:W3CDTF">2007-04-19T13:51:00Z</dcterms:created>
  <dcterms:modified xsi:type="dcterms:W3CDTF">2013-10-10T09:09:00Z</dcterms:modified>
</cp:coreProperties>
</file>